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F00A6" w14:textId="18892588" w:rsidR="00524A98" w:rsidRDefault="00524A98" w:rsidP="00524A98">
      <w:pPr>
        <w:pStyle w:val="NoSpacing"/>
      </w:pPr>
      <w:r>
        <w:rPr>
          <w:u w:val="single"/>
        </w:rPr>
        <w:t>Henry MARLAND</w:t>
      </w:r>
      <w:r>
        <w:t xml:space="preserve">        </w:t>
      </w:r>
      <w:r>
        <w:t>(d.14</w:t>
      </w:r>
      <w:r>
        <w:t>56</w:t>
      </w:r>
      <w:r>
        <w:t>)</w:t>
      </w:r>
    </w:p>
    <w:p w14:paraId="1078CAC8" w14:textId="77777777" w:rsidR="00524A98" w:rsidRDefault="00524A98" w:rsidP="00524A98">
      <w:pPr>
        <w:pStyle w:val="NoSpacing"/>
      </w:pPr>
      <w:r>
        <w:t>Vicar of Rochdale, Lancashire.</w:t>
      </w:r>
    </w:p>
    <w:p w14:paraId="0508127B" w14:textId="77777777" w:rsidR="00524A98" w:rsidRDefault="00524A98" w:rsidP="00524A98">
      <w:pPr>
        <w:pStyle w:val="NoSpacing"/>
      </w:pPr>
    </w:p>
    <w:p w14:paraId="21B9B886" w14:textId="77777777" w:rsidR="00524A98" w:rsidRDefault="00524A98" w:rsidP="00524A98">
      <w:pPr>
        <w:pStyle w:val="NoSpacing"/>
      </w:pPr>
    </w:p>
    <w:p w14:paraId="6CE8BD3A" w14:textId="5B57E906" w:rsidR="00524A98" w:rsidRDefault="00524A98" w:rsidP="00524A98">
      <w:pPr>
        <w:pStyle w:val="NoSpacing"/>
      </w:pPr>
      <w:r>
        <w:t>31 Jul.1426</w:t>
      </w:r>
      <w:bookmarkStart w:id="0" w:name="_GoBack"/>
      <w:bookmarkEnd w:id="0"/>
      <w:r>
        <w:tab/>
        <w:t>He became Vicar.   (V.C.H. Lancashire vol.5 pp.187-201)</w:t>
      </w:r>
    </w:p>
    <w:p w14:paraId="37B03E07" w14:textId="77777777" w:rsidR="00524A98" w:rsidRDefault="00524A98" w:rsidP="00524A98">
      <w:pPr>
        <w:pStyle w:val="NoSpacing"/>
      </w:pPr>
    </w:p>
    <w:p w14:paraId="7F485201" w14:textId="77777777" w:rsidR="00524A98" w:rsidRDefault="00524A98" w:rsidP="00524A98">
      <w:pPr>
        <w:pStyle w:val="NoSpacing"/>
      </w:pPr>
    </w:p>
    <w:p w14:paraId="147EEACD" w14:textId="77777777" w:rsidR="00524A98" w:rsidRPr="00174F4A" w:rsidRDefault="00524A98" w:rsidP="00524A98">
      <w:pPr>
        <w:pStyle w:val="NoSpacing"/>
      </w:pPr>
      <w:r>
        <w:t>9 November 2019</w:t>
      </w:r>
    </w:p>
    <w:p w14:paraId="7571785F" w14:textId="64026674" w:rsidR="006B2F86" w:rsidRPr="00524A98" w:rsidRDefault="00524A98" w:rsidP="00E71FC3">
      <w:pPr>
        <w:pStyle w:val="NoSpacing"/>
      </w:pPr>
    </w:p>
    <w:sectPr w:rsidR="006B2F86" w:rsidRPr="00524A9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61CF8" w14:textId="77777777" w:rsidR="00524A98" w:rsidRDefault="00524A98" w:rsidP="00E71FC3">
      <w:pPr>
        <w:spacing w:after="0" w:line="240" w:lineRule="auto"/>
      </w:pPr>
      <w:r>
        <w:separator/>
      </w:r>
    </w:p>
  </w:endnote>
  <w:endnote w:type="continuationSeparator" w:id="0">
    <w:p w14:paraId="6B9EA5FA" w14:textId="77777777" w:rsidR="00524A98" w:rsidRDefault="00524A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D7B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3D8EA" w14:textId="77777777" w:rsidR="00524A98" w:rsidRDefault="00524A98" w:rsidP="00E71FC3">
      <w:pPr>
        <w:spacing w:after="0" w:line="240" w:lineRule="auto"/>
      </w:pPr>
      <w:r>
        <w:separator/>
      </w:r>
    </w:p>
  </w:footnote>
  <w:footnote w:type="continuationSeparator" w:id="0">
    <w:p w14:paraId="11F4B54F" w14:textId="77777777" w:rsidR="00524A98" w:rsidRDefault="00524A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A98"/>
    <w:rsid w:val="001A7C09"/>
    <w:rsid w:val="00524A9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2C34E"/>
  <w15:chartTrackingRefBased/>
  <w15:docId w15:val="{673E15D1-41ED-48F5-A03C-004445208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2019-11-09T15:24:00Z</dcterms:created>
  <dcterms:modified xsi:type="dcterms:W3CDTF">2019-11-09T15:26:00Z</dcterms:modified>
</cp:coreProperties>
</file>